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5940A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5940A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5940A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0700C38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07733F" w:rsidRPr="0007733F">
        <w:rPr>
          <w:rFonts w:ascii="Helvetica" w:hAnsi="Helvetica" w:cs="Courier New"/>
          <w:b/>
          <w:bCs/>
          <w:szCs w:val="22"/>
        </w:rPr>
        <w:t>60</w:t>
      </w:r>
      <w:r w:rsidRPr="0007733F">
        <w:rPr>
          <w:rFonts w:ascii="Helvetica" w:hAnsi="Helvetica" w:cs="Courier New"/>
          <w:b/>
          <w:bCs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E809178" w14:textId="77777777" w:rsidR="005940AE" w:rsidRDefault="005940AE" w:rsidP="00DD7759">
      <w:r>
        <w:separator/>
      </w:r>
    </w:p>
  </w:endnote>
  <w:endnote w:type="continuationSeparator" w:id="0">
    <w:p w14:paraId="448EFDC6" w14:textId="77777777" w:rsidR="005940AE" w:rsidRDefault="005940AE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880533" w14:textId="77777777" w:rsidR="005940AE" w:rsidRDefault="005940AE" w:rsidP="00DD7759">
      <w:r>
        <w:separator/>
      </w:r>
    </w:p>
  </w:footnote>
  <w:footnote w:type="continuationSeparator" w:id="0">
    <w:p w14:paraId="61CF8815" w14:textId="77777777" w:rsidR="005940AE" w:rsidRDefault="005940AE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7733F"/>
    <w:rsid w:val="00095727"/>
    <w:rsid w:val="000F48C0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940AE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F48C0"/>
    <w:rsid w:val="00441BDA"/>
    <w:rsid w:val="0076209F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C0B7F9E0-D00A-4004-A4E9-F82E92DD6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2026-02-12T14:41:00Z</dcterms:created>
  <dcterms:modified xsi:type="dcterms:W3CDTF">2026-07-22T17:05:00Z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